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9B999" w14:textId="77777777" w:rsidR="003D7459" w:rsidRDefault="003D7459" w:rsidP="003D74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Anne LATYMER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d.1402)</w:t>
      </w:r>
    </w:p>
    <w:p w14:paraId="37920ABC" w14:textId="77777777" w:rsidR="003D7459" w:rsidRDefault="003D7459" w:rsidP="003D74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B2945A" w14:textId="77777777" w:rsidR="003D7459" w:rsidRDefault="003D7459" w:rsidP="003D74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F23A87" w14:textId="77777777" w:rsidR="003D7459" w:rsidRDefault="003D7459" w:rsidP="003D74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Thomas.   (C.F.R. 1399-1405 p.218)</w:t>
      </w:r>
    </w:p>
    <w:p w14:paraId="68BC345E" w14:textId="77777777" w:rsidR="003D7459" w:rsidRDefault="003D7459" w:rsidP="003D74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31E693" w14:textId="77777777" w:rsidR="003D7459" w:rsidRDefault="003D7459" w:rsidP="003D74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674282" w14:textId="77777777" w:rsidR="003D7459" w:rsidRDefault="003D7459" w:rsidP="003D74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Nov.1402</w:t>
      </w:r>
      <w:r>
        <w:rPr>
          <w:rFonts w:ascii="Times New Roman" w:hAnsi="Times New Roman" w:cs="Times New Roman"/>
          <w:sz w:val="24"/>
          <w:szCs w:val="24"/>
        </w:rPr>
        <w:tab/>
        <w:t>She had died by this date.   (ibid.)</w:t>
      </w:r>
    </w:p>
    <w:p w14:paraId="446F5C67" w14:textId="77777777" w:rsidR="003D7459" w:rsidRDefault="003D7459" w:rsidP="003D74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38B9E6" w14:textId="77777777" w:rsidR="003D7459" w:rsidRDefault="003D7459" w:rsidP="003D74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40AEA1" w14:textId="77777777" w:rsidR="003D7459" w:rsidRDefault="003D7459" w:rsidP="003D74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2021</w:t>
      </w:r>
    </w:p>
    <w:p w14:paraId="4362FE1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38E86" w14:textId="77777777" w:rsidR="003D7459" w:rsidRDefault="003D7459" w:rsidP="009139A6">
      <w:r>
        <w:separator/>
      </w:r>
    </w:p>
  </w:endnote>
  <w:endnote w:type="continuationSeparator" w:id="0">
    <w:p w14:paraId="5BEECBAB" w14:textId="77777777" w:rsidR="003D7459" w:rsidRDefault="003D74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57D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D9D8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1B6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BC70C" w14:textId="77777777" w:rsidR="003D7459" w:rsidRDefault="003D7459" w:rsidP="009139A6">
      <w:r>
        <w:separator/>
      </w:r>
    </w:p>
  </w:footnote>
  <w:footnote w:type="continuationSeparator" w:id="0">
    <w:p w14:paraId="0C534173" w14:textId="77777777" w:rsidR="003D7459" w:rsidRDefault="003D74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550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1DD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D8C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59"/>
    <w:rsid w:val="000666E0"/>
    <w:rsid w:val="002510B7"/>
    <w:rsid w:val="003D745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E42EA"/>
  <w15:chartTrackingRefBased/>
  <w15:docId w15:val="{C6C35560-C70B-4890-B5EF-1EBCBCDDE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2021-06-16T19:08:00Z</dcterms:created>
  <dcterms:modified xsi:type="dcterms:W3CDTF">2021-06-16T19:09:00Z</dcterms:modified>
</cp:coreProperties>
</file>